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E5D73" w:rsidRPr="009E5D73">
        <w:rPr>
          <w:b/>
          <w:i/>
          <w:noProof/>
          <w:sz w:val="28"/>
        </w:rPr>
        <w:t>0658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35CDE" w:rsidP="00835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E5D73">
            <w:pPr>
              <w:pStyle w:val="CRCoverPage"/>
              <w:spacing w:after="0"/>
              <w:ind w:left="100"/>
              <w:rPr>
                <w:noProof/>
              </w:rPr>
            </w:pPr>
            <w:r w:rsidRPr="009E5D73">
              <w:rPr>
                <w:noProof/>
                <w:lang w:eastAsia="zh-CN"/>
              </w:rPr>
              <w:t>Correction to NR IMS A.9.2-Optional UPDATE after EPS fallback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E5D7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9E5D73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07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A9.2, after fallback, it is mandatory </w:t>
            </w:r>
            <w:r w:rsidR="00071BC2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UE has to </w:t>
            </w:r>
            <w:r w:rsidR="00071BC2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 xml:space="preserve"> an UPDATE to </w:t>
            </w:r>
            <w:r w:rsidR="00071BC2">
              <w:rPr>
                <w:noProof/>
                <w:lang w:eastAsia="zh-CN"/>
              </w:rPr>
              <w:t>refresh the</w:t>
            </w:r>
            <w:r>
              <w:rPr>
                <w:noProof/>
                <w:lang w:eastAsia="zh-CN"/>
              </w:rPr>
              <w:t xml:space="preserve"> SDP. In real network, it is not always necessary.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Made the UPDATE and consequencial 200 OK optional.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egit UEs might fail EPS fallback relevent TCs.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8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  <w:r w:rsidR="00D055A6">
              <w:rPr>
                <w:noProof/>
                <w:lang w:eastAsia="zh-CN"/>
              </w:rPr>
              <w:t>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835CD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</w:t>
            </w:r>
            <w:bookmarkStart w:id="1" w:name="_GoBack"/>
            <w:bookmarkEnd w:id="1"/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435E" w:rsidRPr="0052435E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51948530"/>
      <w:bookmarkStart w:id="3" w:name="_Toc52162605"/>
      <w:bookmarkStart w:id="4" w:name="_Toc60916243"/>
      <w:r w:rsidRPr="0052435E">
        <w:rPr>
          <w:rFonts w:ascii="Arial" w:eastAsia="等线" w:hAnsi="Arial"/>
          <w:sz w:val="32"/>
          <w:lang w:eastAsia="en-GB"/>
        </w:rPr>
        <w:t>A.9.2</w:t>
      </w:r>
      <w:r w:rsidRPr="0052435E">
        <w:rPr>
          <w:rFonts w:ascii="Arial" w:eastAsia="等线" w:hAnsi="Arial"/>
          <w:sz w:val="32"/>
          <w:lang w:eastAsia="en-GB"/>
        </w:rPr>
        <w:tab/>
        <w:t xml:space="preserve">EPS </w:t>
      </w:r>
      <w:proofErr w:type="spellStart"/>
      <w:r w:rsidRPr="0052435E">
        <w:rPr>
          <w:rFonts w:ascii="Arial" w:eastAsia="等线" w:hAnsi="Arial"/>
          <w:sz w:val="32"/>
          <w:lang w:eastAsia="en-GB"/>
        </w:rPr>
        <w:t>Fallback</w:t>
      </w:r>
      <w:proofErr w:type="spellEnd"/>
      <w:r w:rsidRPr="0052435E">
        <w:rPr>
          <w:rFonts w:ascii="Arial" w:eastAsia="等线" w:hAnsi="Arial"/>
          <w:sz w:val="32"/>
          <w:lang w:eastAsia="en-GB"/>
        </w:rPr>
        <w:t xml:space="preserve"> for Voice Call / steps after </w:t>
      </w:r>
      <w:proofErr w:type="spellStart"/>
      <w:r w:rsidRPr="0052435E">
        <w:rPr>
          <w:rFonts w:ascii="Arial" w:eastAsia="等线" w:hAnsi="Arial"/>
          <w:sz w:val="32"/>
          <w:lang w:eastAsia="en-GB"/>
        </w:rPr>
        <w:t>fallback</w:t>
      </w:r>
      <w:proofErr w:type="spellEnd"/>
      <w:r w:rsidRPr="0052435E">
        <w:rPr>
          <w:rFonts w:ascii="Arial" w:eastAsia="等线" w:hAnsi="Arial"/>
          <w:sz w:val="32"/>
          <w:lang w:eastAsia="en-GB"/>
        </w:rPr>
        <w:t xml:space="preserve"> / 5GS</w:t>
      </w:r>
      <w:bookmarkEnd w:id="2"/>
      <w:bookmarkEnd w:id="3"/>
      <w:bookmarkEnd w:id="4"/>
    </w:p>
    <w:p w:rsidR="0052435E" w:rsidRPr="0052435E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52435E">
        <w:rPr>
          <w:rFonts w:ascii="Arial" w:eastAsia="等线" w:hAnsi="Arial"/>
          <w:lang w:eastAsia="en-GB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b/>
                <w:sz w:val="18"/>
                <w:lang w:eastAsia="en-GB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71217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5" w:author="Liubing (Leo)" w:date="2021-01-21T11:1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Optional: The </w:t>
              </w:r>
            </w:ins>
            <w:r w:rsidR="0052435E" w:rsidRPr="0052435E">
              <w:rPr>
                <w:rFonts w:ascii="Arial" w:eastAsia="等线" w:hAnsi="Arial"/>
                <w:sz w:val="18"/>
                <w:lang w:eastAsia="en-GB"/>
              </w:rPr>
              <w:t>UE sends an UPDATE request containing a second SDP offer.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71217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6" w:author="Liubing (Leo)" w:date="2021-01-21T11:10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If the UE sent UPDATE, the </w:t>
              </w:r>
            </w:ins>
            <w:r w:rsidR="0052435E" w:rsidRPr="0052435E">
              <w:rPr>
                <w:rFonts w:ascii="Arial" w:eastAsia="等线" w:hAnsi="Arial"/>
                <w:sz w:val="18"/>
                <w:lang w:eastAsia="en-GB"/>
              </w:rPr>
              <w:t>SS sends a 200 OK response for UPDATE containing an SDP answer.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SS sends a 180 Ringing provisional response.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SS responds to INVITE with 200 OK.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5243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2435E">
              <w:rPr>
                <w:rFonts w:ascii="Arial" w:eastAsia="等线" w:hAnsi="Arial"/>
                <w:sz w:val="18"/>
                <w:lang w:eastAsia="en-GB"/>
              </w:rPr>
              <w:t>UE acknowledges.</w:t>
            </w:r>
          </w:p>
        </w:tc>
      </w:tr>
    </w:tbl>
    <w:p w:rsidR="003D4A19" w:rsidRPr="001F470D" w:rsidRDefault="003D4A19" w:rsidP="00A44D93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A99" w:rsidRDefault="00837A99">
      <w:r>
        <w:separator/>
      </w:r>
    </w:p>
  </w:endnote>
  <w:endnote w:type="continuationSeparator" w:id="0">
    <w:p w:rsidR="00837A99" w:rsidRDefault="0083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A99" w:rsidRDefault="00837A99">
      <w:r>
        <w:separator/>
      </w:r>
    </w:p>
  </w:footnote>
  <w:footnote w:type="continuationSeparator" w:id="0">
    <w:p w:rsidR="00837A99" w:rsidRDefault="00837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402CE"/>
    <w:rsid w:val="00071BC2"/>
    <w:rsid w:val="000A6394"/>
    <w:rsid w:val="000B7FED"/>
    <w:rsid w:val="000C038A"/>
    <w:rsid w:val="000C6598"/>
    <w:rsid w:val="000D44B3"/>
    <w:rsid w:val="00137F40"/>
    <w:rsid w:val="00145D43"/>
    <w:rsid w:val="00163AF9"/>
    <w:rsid w:val="00184C17"/>
    <w:rsid w:val="00192C46"/>
    <w:rsid w:val="001A08B3"/>
    <w:rsid w:val="001A7B60"/>
    <w:rsid w:val="001B52F0"/>
    <w:rsid w:val="001B7A65"/>
    <w:rsid w:val="001E41F3"/>
    <w:rsid w:val="001E6674"/>
    <w:rsid w:val="001F470D"/>
    <w:rsid w:val="002006D8"/>
    <w:rsid w:val="00211991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C02E0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2435E"/>
    <w:rsid w:val="00547111"/>
    <w:rsid w:val="00592D74"/>
    <w:rsid w:val="005972EE"/>
    <w:rsid w:val="005D2326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B7716"/>
    <w:rsid w:val="006D34F5"/>
    <w:rsid w:val="006E21FB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35CDE"/>
    <w:rsid w:val="00837A99"/>
    <w:rsid w:val="008626E7"/>
    <w:rsid w:val="00870EE7"/>
    <w:rsid w:val="008863B9"/>
    <w:rsid w:val="00895CB3"/>
    <w:rsid w:val="008A45A6"/>
    <w:rsid w:val="008A73EF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D73"/>
    <w:rsid w:val="009F734F"/>
    <w:rsid w:val="00A246B6"/>
    <w:rsid w:val="00A316B5"/>
    <w:rsid w:val="00A44D93"/>
    <w:rsid w:val="00A47E70"/>
    <w:rsid w:val="00A50CF0"/>
    <w:rsid w:val="00A7671C"/>
    <w:rsid w:val="00AA2CBC"/>
    <w:rsid w:val="00AA6FBE"/>
    <w:rsid w:val="00AC5820"/>
    <w:rsid w:val="00AD1CD8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6724D"/>
    <w:rsid w:val="00C95985"/>
    <w:rsid w:val="00CC5026"/>
    <w:rsid w:val="00CC68D0"/>
    <w:rsid w:val="00D03F9A"/>
    <w:rsid w:val="00D055A6"/>
    <w:rsid w:val="00D06D51"/>
    <w:rsid w:val="00D24991"/>
    <w:rsid w:val="00D50255"/>
    <w:rsid w:val="00D66520"/>
    <w:rsid w:val="00D71217"/>
    <w:rsid w:val="00DA2A7F"/>
    <w:rsid w:val="00DE34CF"/>
    <w:rsid w:val="00E13F3D"/>
    <w:rsid w:val="00E34898"/>
    <w:rsid w:val="00EB09B7"/>
    <w:rsid w:val="00EE7D7C"/>
    <w:rsid w:val="00F25A61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C0EF8-4389-4C92-9419-4355F818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21</cp:revision>
  <cp:lastPrinted>1899-12-31T23:00:00Z</cp:lastPrinted>
  <dcterms:created xsi:type="dcterms:W3CDTF">2021-01-19T02:34:00Z</dcterms:created>
  <dcterms:modified xsi:type="dcterms:W3CDTF">2021-02-08T03:51:00Z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(3)e/SeKElZLAxB7XzW3ccxNHcZa5dpldU8xX9q7wwPl3eF9hNIICnE+iN3ni5iqm0IBb56mUBr
JkIGehxeEKMZJ5rRZwYyD1gU7NGdL8ITgAWw5dve9b+dDaHPorwAKpEzOPfUwYnsOEkl5FKQ
3JoNm/9kFch/RuB3vuMM91tO8DRVbDrOgV/kcpHYcryhedR5LB+h+bGpSGiSxmCgY0Smc+0k
/tfakgj8mbmMygbpcS</vt:lpwstr>
  </property>
  <property fmtid="{D5CDD505-2E9C-101B-9397-08002B2CF9AE}" pid="22" name="_2015_ms_pID_7253431">
    <vt:lpwstr>VkAxRjff8CQ+IsjEH/vnv3qS6BI+NZQefE+l5kxxaqi2UjBiU/CJ2R
7W7JT12OtBxZG1G4GI4kWhADixzz6w3oRoR1Vo4JDEM8nz+Z950MVSIb4t5IuKtR7wTPFvVK
jxk3l35Ypm9ErPSTdwx8PmTtBOO3yS1uaRVUSQswpGeiOqVjZ213Cm+xnyuvuiLewtJ4CKK2
mpx5ipovQy//iIe+hnWUnc6f8i9VsVsV3gXL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